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8BB" w:rsidRDefault="000808BB" w:rsidP="00B37D0C">
      <w:pPr>
        <w:jc w:val="center"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3.5pt;height:48pt;visibility:visible">
            <v:imagedata r:id="rId7" o:title=""/>
          </v:shape>
        </w:pict>
      </w:r>
    </w:p>
    <w:p w:rsidR="000808BB" w:rsidRPr="00AB7889" w:rsidRDefault="000808BB" w:rsidP="00B37D0C">
      <w:pPr>
        <w:jc w:val="center"/>
        <w:rPr>
          <w:rFonts w:ascii="Arial" w:hAnsi="Arial"/>
        </w:rPr>
      </w:pPr>
    </w:p>
    <w:p w:rsidR="000808BB" w:rsidRPr="007B5EA8" w:rsidRDefault="000808BB" w:rsidP="00B37D0C">
      <w:pPr>
        <w:jc w:val="center"/>
        <w:rPr>
          <w:b/>
          <w:sz w:val="40"/>
        </w:rPr>
      </w:pPr>
      <w:r>
        <w:rPr>
          <w:b/>
          <w:sz w:val="40"/>
        </w:rPr>
        <w:t>А Д М И Н И С Т Р А Ц И Я   Г О Р О Д А  Р Ж Е В А</w:t>
      </w:r>
    </w:p>
    <w:p w:rsidR="000808BB" w:rsidRDefault="000808BB" w:rsidP="00B37D0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ТВЕРСКОЙ ОБЛАСТИ</w:t>
      </w:r>
    </w:p>
    <w:p w:rsidR="000808BB" w:rsidRDefault="000808BB" w:rsidP="00B37D0C">
      <w:pPr>
        <w:tabs>
          <w:tab w:val="left" w:pos="1418"/>
        </w:tabs>
        <w:jc w:val="center"/>
        <w:rPr>
          <w:szCs w:val="20"/>
        </w:rPr>
      </w:pPr>
    </w:p>
    <w:p w:rsidR="000808BB" w:rsidRDefault="000808BB" w:rsidP="00B37D0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0808BB" w:rsidRDefault="000808BB" w:rsidP="00D55B0D">
      <w:pPr>
        <w:jc w:val="center"/>
        <w:rPr>
          <w:sz w:val="32"/>
          <w:szCs w:val="32"/>
        </w:rPr>
      </w:pPr>
    </w:p>
    <w:p w:rsidR="000808BB" w:rsidRPr="00D55B0D" w:rsidRDefault="000808BB" w:rsidP="00D55B0D">
      <w:pPr>
        <w:jc w:val="center"/>
        <w:rPr>
          <w:sz w:val="32"/>
          <w:szCs w:val="32"/>
        </w:rPr>
      </w:pPr>
    </w:p>
    <w:p w:rsidR="000808BB" w:rsidRDefault="000808BB" w:rsidP="002B40C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30.12.2015</w:t>
      </w:r>
      <w:r w:rsidRPr="00D55B0D">
        <w:rPr>
          <w:sz w:val="28"/>
          <w:szCs w:val="28"/>
        </w:rPr>
        <w:tab/>
      </w:r>
      <w:r w:rsidRPr="00D55B0D">
        <w:rPr>
          <w:sz w:val="28"/>
          <w:szCs w:val="28"/>
        </w:rPr>
        <w:tab/>
      </w:r>
      <w:r w:rsidRPr="00D55B0D">
        <w:rPr>
          <w:sz w:val="28"/>
          <w:szCs w:val="28"/>
        </w:rPr>
        <w:tab/>
      </w:r>
      <w:r w:rsidRPr="00D55B0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№ 1422</w:t>
      </w:r>
    </w:p>
    <w:p w:rsidR="000808BB" w:rsidRDefault="000808BB" w:rsidP="002B40C6">
      <w:pPr>
        <w:spacing w:line="360" w:lineRule="auto"/>
        <w:jc w:val="center"/>
        <w:rPr>
          <w:sz w:val="28"/>
          <w:szCs w:val="28"/>
        </w:rPr>
      </w:pPr>
    </w:p>
    <w:p w:rsidR="000808BB" w:rsidRPr="002B40C6" w:rsidRDefault="000808BB" w:rsidP="002B40C6">
      <w:pPr>
        <w:spacing w:line="360" w:lineRule="auto"/>
        <w:jc w:val="center"/>
        <w:rPr>
          <w:sz w:val="28"/>
          <w:szCs w:val="28"/>
        </w:rPr>
      </w:pPr>
    </w:p>
    <w:p w:rsidR="000808BB" w:rsidRDefault="000808BB" w:rsidP="00D55B0D">
      <w:pPr>
        <w:autoSpaceDE w:val="0"/>
        <w:rPr>
          <w:b/>
        </w:rPr>
      </w:pPr>
      <w:r w:rsidRPr="00D55B0D">
        <w:rPr>
          <w:b/>
        </w:rPr>
        <w:t>О внес</w:t>
      </w:r>
      <w:r>
        <w:rPr>
          <w:b/>
        </w:rPr>
        <w:t xml:space="preserve">ении изменений в постановление </w:t>
      </w:r>
    </w:p>
    <w:p w:rsidR="000808BB" w:rsidRDefault="000808BB" w:rsidP="00D55B0D">
      <w:pPr>
        <w:autoSpaceDE w:val="0"/>
        <w:rPr>
          <w:b/>
        </w:rPr>
      </w:pPr>
      <w:r w:rsidRPr="00D55B0D">
        <w:rPr>
          <w:b/>
        </w:rPr>
        <w:t>Админ</w:t>
      </w:r>
      <w:r>
        <w:rPr>
          <w:b/>
        </w:rPr>
        <w:t xml:space="preserve">истрации города Ржева Тверской </w:t>
      </w:r>
    </w:p>
    <w:p w:rsidR="000808BB" w:rsidRPr="00D55B0D" w:rsidRDefault="000808BB" w:rsidP="00D55B0D">
      <w:pPr>
        <w:autoSpaceDE w:val="0"/>
        <w:rPr>
          <w:b/>
        </w:rPr>
      </w:pPr>
      <w:r>
        <w:rPr>
          <w:b/>
        </w:rPr>
        <w:t>области от 04.02.2015 № 124</w:t>
      </w:r>
    </w:p>
    <w:p w:rsidR="000808BB" w:rsidRDefault="000808BB" w:rsidP="00D55B0D">
      <w:pPr>
        <w:tabs>
          <w:tab w:val="left" w:pos="1080"/>
        </w:tabs>
        <w:spacing w:line="360" w:lineRule="auto"/>
        <w:rPr>
          <w:b/>
        </w:rPr>
      </w:pPr>
    </w:p>
    <w:p w:rsidR="000808BB" w:rsidRPr="00D55B0D" w:rsidRDefault="000808BB" w:rsidP="00D55B0D">
      <w:pPr>
        <w:tabs>
          <w:tab w:val="left" w:pos="1080"/>
        </w:tabs>
        <w:spacing w:line="360" w:lineRule="auto"/>
        <w:rPr>
          <w:b/>
        </w:rPr>
      </w:pPr>
    </w:p>
    <w:p w:rsidR="000808BB" w:rsidRDefault="000808BB" w:rsidP="006E514D">
      <w:pPr>
        <w:spacing w:line="360" w:lineRule="auto"/>
        <w:jc w:val="both"/>
        <w:rPr>
          <w:lang w:eastAsia="ru-RU"/>
        </w:rPr>
      </w:pPr>
      <w:r w:rsidRPr="00D55B0D">
        <w:rPr>
          <w:b/>
        </w:rPr>
        <w:tab/>
      </w:r>
      <w:r w:rsidRPr="00496BA3">
        <w:t>В</w:t>
      </w:r>
      <w:r w:rsidRPr="00D55B0D">
        <w:t xml:space="preserve"> соответствии </w:t>
      </w:r>
      <w:r>
        <w:t>с</w:t>
      </w:r>
      <w:r w:rsidRPr="00D55B0D">
        <w:t xml:space="preserve"> постановлением Администрации города Ржева Тверской области от 02.08.2013 № 1001 «Об утверждении Порядка разработки, формирования, реализации и проведения оценки эффективности реализации  муниципальных программ города Ржева Тверской области»</w:t>
      </w:r>
      <w:r>
        <w:t xml:space="preserve"> (с изменениями), постановлением Администрации города Ржева Тверской области от 30.08.2013 № 1188 «Об утверждении Перечня муниципальных программ города Ржева Тверской области» (с изменениями)</w:t>
      </w:r>
      <w:r w:rsidRPr="00D55B0D">
        <w:t>,</w:t>
      </w:r>
      <w:r>
        <w:t xml:space="preserve"> </w:t>
      </w:r>
      <w:r>
        <w:rPr>
          <w:lang w:eastAsia="ru-RU"/>
        </w:rPr>
        <w:t xml:space="preserve"> Решением </w:t>
      </w:r>
      <w:r w:rsidRPr="00C90B7C">
        <w:t xml:space="preserve">Ржевской городской Думы от 30.11.2015 № 72 </w:t>
      </w:r>
      <w:r>
        <w:t>«О внесении изменений в Р</w:t>
      </w:r>
      <w:r w:rsidRPr="00C90B7C">
        <w:t>ешение Ржевской горо</w:t>
      </w:r>
      <w:r>
        <w:t>дской Думы от 25.12.2015 № 44 «</w:t>
      </w:r>
      <w:r w:rsidRPr="00C90B7C">
        <w:t>О бюджете города Ржева на 2015 год и на плановый период 2016-2017 годов»,</w:t>
      </w:r>
      <w:r>
        <w:rPr>
          <w:lang w:eastAsia="ru-RU"/>
        </w:rPr>
        <w:t xml:space="preserve"> </w:t>
      </w:r>
      <w:r w:rsidRPr="00D55B0D">
        <w:t>руководствуясь статьями 42.2, 46 Устава города Ржева Тверской области,  Администрация города Ржева Тверской области</w:t>
      </w:r>
    </w:p>
    <w:p w:rsidR="000808BB" w:rsidRPr="00D55B0D" w:rsidRDefault="000808BB" w:rsidP="00CD7AF2">
      <w:pPr>
        <w:jc w:val="both"/>
      </w:pPr>
    </w:p>
    <w:p w:rsidR="000808BB" w:rsidRDefault="000808BB" w:rsidP="00001C6D">
      <w:pPr>
        <w:spacing w:line="360" w:lineRule="auto"/>
        <w:jc w:val="center"/>
        <w:rPr>
          <w:szCs w:val="28"/>
        </w:rPr>
      </w:pPr>
      <w:r>
        <w:rPr>
          <w:szCs w:val="28"/>
        </w:rPr>
        <w:t>П О С Т А Н О В Л Я Е Т :</w:t>
      </w:r>
    </w:p>
    <w:p w:rsidR="000808BB" w:rsidRPr="00CE0444" w:rsidRDefault="000808BB" w:rsidP="00CD7AF2">
      <w:pPr>
        <w:jc w:val="center"/>
        <w:rPr>
          <w:szCs w:val="28"/>
        </w:rPr>
      </w:pPr>
    </w:p>
    <w:p w:rsidR="000808BB" w:rsidRPr="00D55B0D" w:rsidRDefault="000808BB" w:rsidP="006E514D">
      <w:pPr>
        <w:tabs>
          <w:tab w:val="left" w:pos="-2880"/>
        </w:tabs>
        <w:spacing w:line="360" w:lineRule="auto"/>
        <w:jc w:val="both"/>
      </w:pPr>
      <w:r w:rsidRPr="00D55B0D">
        <w:tab/>
        <w:t>1. Внести в постановлени</w:t>
      </w:r>
      <w:r>
        <w:t>е</w:t>
      </w:r>
      <w:r w:rsidRPr="00D55B0D">
        <w:t xml:space="preserve"> Администрации гор</w:t>
      </w:r>
      <w:r>
        <w:t>ода Ржева Тверской области от 04.02.2015</w:t>
      </w:r>
      <w:r w:rsidRPr="00D55B0D">
        <w:t xml:space="preserve"> № 1</w:t>
      </w:r>
      <w:r>
        <w:t>24</w:t>
      </w:r>
      <w:r w:rsidRPr="00D55B0D">
        <w:t xml:space="preserve"> «Об утверждении </w:t>
      </w:r>
      <w:r>
        <w:t xml:space="preserve">Плана реализации </w:t>
      </w:r>
      <w:r w:rsidRPr="00D55B0D">
        <w:t>Муниципальной программы города Ржева Тверской области «Развитие образования города Ржева Тверской области» на 2014-2019 годы</w:t>
      </w:r>
      <w:r>
        <w:t xml:space="preserve"> на 2015 год</w:t>
      </w:r>
      <w:r w:rsidRPr="00D55B0D">
        <w:t>» следующие изменения:</w:t>
      </w:r>
    </w:p>
    <w:p w:rsidR="000808BB" w:rsidRDefault="000808BB" w:rsidP="007A2536">
      <w:pPr>
        <w:tabs>
          <w:tab w:val="left" w:pos="-2880"/>
        </w:tabs>
        <w:spacing w:line="360" w:lineRule="auto"/>
        <w:jc w:val="both"/>
      </w:pPr>
      <w:r w:rsidRPr="00D55B0D">
        <w:tab/>
        <w:t xml:space="preserve">1.1. </w:t>
      </w:r>
      <w:r>
        <w:t xml:space="preserve">Приложение </w:t>
      </w:r>
      <w:r w:rsidRPr="00D55B0D">
        <w:t xml:space="preserve">к </w:t>
      </w:r>
      <w:r>
        <w:t>постановлению План реализации Муниципальной программы</w:t>
      </w:r>
      <w:r w:rsidRPr="00D55B0D">
        <w:t xml:space="preserve"> города Ржева Тверской области «Развитие образования города Ржев</w:t>
      </w:r>
      <w:r>
        <w:t>а Тверской области» на 2014-201</w:t>
      </w:r>
      <w:r w:rsidRPr="00D55B0D">
        <w:t xml:space="preserve">9 годы </w:t>
      </w:r>
      <w:r>
        <w:t xml:space="preserve">на 2015 год </w:t>
      </w:r>
      <w:r w:rsidRPr="00D55B0D">
        <w:t>изложить в новой редакции. (Приложение).</w:t>
      </w:r>
    </w:p>
    <w:p w:rsidR="000808BB" w:rsidRDefault="000808BB" w:rsidP="007A2536">
      <w:pPr>
        <w:tabs>
          <w:tab w:val="left" w:pos="-2880"/>
        </w:tabs>
        <w:spacing w:line="360" w:lineRule="auto"/>
        <w:jc w:val="both"/>
      </w:pPr>
    </w:p>
    <w:p w:rsidR="000808BB" w:rsidRDefault="000808BB" w:rsidP="007A2536">
      <w:pPr>
        <w:tabs>
          <w:tab w:val="left" w:pos="-2880"/>
        </w:tabs>
        <w:spacing w:line="360" w:lineRule="auto"/>
        <w:jc w:val="both"/>
      </w:pPr>
    </w:p>
    <w:p w:rsidR="000808BB" w:rsidRDefault="000808BB" w:rsidP="007A2536">
      <w:pPr>
        <w:tabs>
          <w:tab w:val="left" w:pos="-2880"/>
        </w:tabs>
        <w:spacing w:line="360" w:lineRule="auto"/>
        <w:jc w:val="both"/>
      </w:pPr>
    </w:p>
    <w:p w:rsidR="000808BB" w:rsidRPr="00D55B0D" w:rsidRDefault="000808BB" w:rsidP="00CD34A0">
      <w:pPr>
        <w:spacing w:line="360" w:lineRule="auto"/>
        <w:ind w:firstLine="709"/>
        <w:jc w:val="both"/>
      </w:pPr>
      <w:bookmarkStart w:id="0" w:name="_GoBack"/>
      <w:bookmarkEnd w:id="0"/>
      <w:r w:rsidRPr="00D55B0D">
        <w:rPr>
          <w:rFonts w:eastAsia="SimSun"/>
        </w:rPr>
        <w:t xml:space="preserve">2. </w:t>
      </w:r>
      <w:r w:rsidRPr="00D55B0D">
        <w:t xml:space="preserve">Настоящее постановление вступает в силу со дня его подписания, подлежит </w:t>
      </w:r>
      <w:r>
        <w:t xml:space="preserve"> </w:t>
      </w:r>
      <w:r w:rsidRPr="00D55B0D">
        <w:t xml:space="preserve">размещению на официальном сайте Администрации города Ржева Тверской области в телекоммуникационной сети Интернет </w:t>
      </w:r>
      <w:r w:rsidRPr="00D55B0D">
        <w:rPr>
          <w:u w:val="single"/>
          <w:lang w:val="en-US"/>
        </w:rPr>
        <w:t>www</w:t>
      </w:r>
      <w:r w:rsidRPr="00D55B0D">
        <w:rPr>
          <w:u w:val="single"/>
        </w:rPr>
        <w:t>.</w:t>
      </w:r>
      <w:r w:rsidRPr="00D55B0D">
        <w:rPr>
          <w:u w:val="single"/>
          <w:lang w:val="en-US"/>
        </w:rPr>
        <w:t>rzhevcity</w:t>
      </w:r>
      <w:r w:rsidRPr="00D55B0D">
        <w:rPr>
          <w:u w:val="single"/>
        </w:rPr>
        <w:t>.</w:t>
      </w:r>
      <w:r w:rsidRPr="00D55B0D">
        <w:rPr>
          <w:u w:val="single"/>
          <w:lang w:val="en-US"/>
        </w:rPr>
        <w:t>ru</w:t>
      </w:r>
      <w:r w:rsidRPr="00D55B0D">
        <w:t>.</w:t>
      </w:r>
    </w:p>
    <w:p w:rsidR="000808BB" w:rsidRPr="00D55B0D" w:rsidRDefault="000808BB" w:rsidP="00D55B0D">
      <w:pPr>
        <w:ind w:firstLine="567"/>
        <w:jc w:val="right"/>
      </w:pPr>
    </w:p>
    <w:p w:rsidR="000808BB" w:rsidRPr="009747CD" w:rsidRDefault="000808BB" w:rsidP="009747CD">
      <w:pPr>
        <w:keepNext/>
        <w:widowControl w:val="0"/>
        <w:shd w:val="clear" w:color="auto" w:fill="FFFFFF"/>
        <w:suppressAutoHyphens w:val="0"/>
        <w:outlineLvl w:val="0"/>
        <w:rPr>
          <w:snapToGrid w:val="0"/>
          <w:color w:val="000000"/>
          <w:spacing w:val="-3"/>
          <w:lang w:eastAsia="ru-RU"/>
        </w:rPr>
      </w:pPr>
      <w:r>
        <w:rPr>
          <w:snapToGrid w:val="0"/>
          <w:color w:val="000000"/>
          <w:spacing w:val="-3"/>
          <w:lang w:eastAsia="ru-RU"/>
        </w:rPr>
        <w:t xml:space="preserve"> </w:t>
      </w:r>
    </w:p>
    <w:p w:rsidR="000808BB" w:rsidRDefault="000808BB" w:rsidP="00D55B0D">
      <w:pPr>
        <w:shd w:val="clear" w:color="auto" w:fill="FFFFFF"/>
        <w:jc w:val="center"/>
      </w:pPr>
      <w:r w:rsidRPr="00D55B0D">
        <w:tab/>
      </w:r>
      <w:r w:rsidRPr="00D55B0D">
        <w:tab/>
      </w:r>
    </w:p>
    <w:p w:rsidR="000808BB" w:rsidRPr="00D55B0D" w:rsidRDefault="000808BB" w:rsidP="00D55B0D">
      <w:pPr>
        <w:shd w:val="clear" w:color="auto" w:fill="FFFFFF"/>
        <w:jc w:val="center"/>
      </w:pPr>
      <w:r w:rsidRPr="00D55B0D">
        <w:tab/>
      </w:r>
      <w:r w:rsidRPr="00D55B0D">
        <w:tab/>
      </w:r>
    </w:p>
    <w:p w:rsidR="000808BB" w:rsidRDefault="000808BB" w:rsidP="00006639">
      <w:pPr>
        <w:ind w:firstLine="720"/>
        <w:jc w:val="both"/>
        <w:rPr>
          <w:sz w:val="22"/>
          <w:szCs w:val="22"/>
          <w:lang w:eastAsia="ru-RU"/>
        </w:rPr>
      </w:pPr>
    </w:p>
    <w:p w:rsidR="000808BB" w:rsidRPr="00CC1C3A" w:rsidRDefault="000808BB" w:rsidP="00006639">
      <w:pPr>
        <w:ind w:firstLine="720"/>
        <w:jc w:val="both"/>
      </w:pPr>
      <w:r>
        <w:rPr>
          <w:sz w:val="22"/>
          <w:szCs w:val="22"/>
          <w:lang w:eastAsia="ru-RU"/>
        </w:rPr>
        <w:t xml:space="preserve"> </w:t>
      </w:r>
      <w:r>
        <w:t xml:space="preserve"> </w:t>
      </w:r>
    </w:p>
    <w:p w:rsidR="000808BB" w:rsidRPr="00CC1C3A" w:rsidRDefault="000808BB" w:rsidP="0003664B">
      <w:pPr>
        <w:ind w:right="140"/>
        <w:jc w:val="center"/>
      </w:pPr>
      <w:r>
        <w:t>Глава</w:t>
      </w:r>
      <w:r w:rsidRPr="00CC1C3A">
        <w:t xml:space="preserve"> администрации города Ржева</w:t>
      </w:r>
      <w:r w:rsidRPr="00CC1C3A">
        <w:tab/>
      </w:r>
      <w:r w:rsidRPr="00CC1C3A">
        <w:tab/>
      </w:r>
      <w:r w:rsidRPr="00CC1C3A">
        <w:tab/>
      </w:r>
      <w:r w:rsidRPr="00CC1C3A">
        <w:tab/>
        <w:t xml:space="preserve">       </w:t>
      </w:r>
      <w:r w:rsidRPr="00CC1C3A">
        <w:tab/>
        <w:t xml:space="preserve">        </w:t>
      </w:r>
      <w:r w:rsidRPr="00CC1C3A">
        <w:tab/>
        <w:t xml:space="preserve">       А.В. Ейст</w:t>
      </w:r>
    </w:p>
    <w:p w:rsidR="000808BB" w:rsidRDefault="000808BB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0808BB" w:rsidRDefault="000808BB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 </w:t>
      </w:r>
    </w:p>
    <w:p w:rsidR="000808BB" w:rsidRPr="00D55B0D" w:rsidRDefault="000808BB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sectPr w:rsidR="000808BB" w:rsidRPr="00D55B0D" w:rsidSect="00A56DEE">
      <w:headerReference w:type="even" r:id="rId8"/>
      <w:headerReference w:type="default" r:id="rId9"/>
      <w:pgSz w:w="11906" w:h="16838"/>
      <w:pgMar w:top="899" w:right="516" w:bottom="719" w:left="1260" w:header="397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8BB" w:rsidRDefault="000808BB" w:rsidP="00D50EDE">
      <w:r>
        <w:separator/>
      </w:r>
    </w:p>
  </w:endnote>
  <w:endnote w:type="continuationSeparator" w:id="1">
    <w:p w:rsidR="000808BB" w:rsidRDefault="000808BB" w:rsidP="00D50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8BB" w:rsidRDefault="000808BB" w:rsidP="00D50EDE">
      <w:r>
        <w:separator/>
      </w:r>
    </w:p>
  </w:footnote>
  <w:footnote w:type="continuationSeparator" w:id="1">
    <w:p w:rsidR="000808BB" w:rsidRDefault="000808BB" w:rsidP="00D50E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8BB" w:rsidRDefault="000808BB" w:rsidP="003B37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808BB" w:rsidRDefault="000808B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8BB" w:rsidRDefault="000808BB" w:rsidP="003B37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808BB" w:rsidRDefault="000808B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55490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04E3B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2E27D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0947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04661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2A82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35C78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3C6B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7EC1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84EAE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cs="Times New Roman"/>
      </w:rPr>
    </w:lvl>
  </w:abstractNum>
  <w:abstractNum w:abstractNumId="1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cs="Times New Roman"/>
      </w:rPr>
    </w:lvl>
  </w:abstractNum>
  <w:abstractNum w:abstractNumId="12">
    <w:nsid w:val="07D81D98"/>
    <w:multiLevelType w:val="hybridMultilevel"/>
    <w:tmpl w:val="5C78DF28"/>
    <w:lvl w:ilvl="0" w:tplc="98E4E082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18F80872"/>
    <w:multiLevelType w:val="hybridMultilevel"/>
    <w:tmpl w:val="C4C8BB4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4">
    <w:nsid w:val="1D07452C"/>
    <w:multiLevelType w:val="hybridMultilevel"/>
    <w:tmpl w:val="7AB848D2"/>
    <w:lvl w:ilvl="0" w:tplc="0F52213C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5">
    <w:nsid w:val="2A426021"/>
    <w:multiLevelType w:val="hybridMultilevel"/>
    <w:tmpl w:val="F0467048"/>
    <w:lvl w:ilvl="0" w:tplc="0E7E6B1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6">
    <w:nsid w:val="398F683A"/>
    <w:multiLevelType w:val="hybridMultilevel"/>
    <w:tmpl w:val="B3101600"/>
    <w:lvl w:ilvl="0" w:tplc="B2C00BF2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7">
    <w:nsid w:val="42102779"/>
    <w:multiLevelType w:val="hybridMultilevel"/>
    <w:tmpl w:val="5FD876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2D3392C"/>
    <w:multiLevelType w:val="hybridMultilevel"/>
    <w:tmpl w:val="9DBA6E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8352EED"/>
    <w:multiLevelType w:val="hybridMultilevel"/>
    <w:tmpl w:val="8B76A8F0"/>
    <w:lvl w:ilvl="0" w:tplc="0BD429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58451FFD"/>
    <w:multiLevelType w:val="hybridMultilevel"/>
    <w:tmpl w:val="92C63276"/>
    <w:lvl w:ilvl="0" w:tplc="4C2EE67A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1">
    <w:nsid w:val="58C94D7D"/>
    <w:multiLevelType w:val="hybridMultilevel"/>
    <w:tmpl w:val="7AB848D2"/>
    <w:lvl w:ilvl="0" w:tplc="0F52213C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2">
    <w:nsid w:val="5D7633C6"/>
    <w:multiLevelType w:val="hybridMultilevel"/>
    <w:tmpl w:val="DD34CA82"/>
    <w:lvl w:ilvl="0" w:tplc="9760D6A0">
      <w:start w:val="1"/>
      <w:numFmt w:val="decimal"/>
      <w:lvlText w:val="%1."/>
      <w:lvlJc w:val="left"/>
      <w:pPr>
        <w:ind w:left="1590" w:hanging="360"/>
      </w:pPr>
      <w:rPr>
        <w:rFonts w:cs="Times New Roman" w:hint="default"/>
      </w:rPr>
    </w:lvl>
    <w:lvl w:ilvl="1" w:tplc="5B0681C2">
      <w:start w:val="1"/>
      <w:numFmt w:val="decimal"/>
      <w:lvlText w:val="%2)"/>
      <w:lvlJc w:val="left"/>
      <w:pPr>
        <w:tabs>
          <w:tab w:val="num" w:pos="2310"/>
        </w:tabs>
        <w:ind w:left="231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  <w:rPr>
        <w:rFonts w:cs="Times New Roman"/>
      </w:rPr>
    </w:lvl>
  </w:abstractNum>
  <w:abstractNum w:abstractNumId="23">
    <w:nsid w:val="60432392"/>
    <w:multiLevelType w:val="hybridMultilevel"/>
    <w:tmpl w:val="C7BAC1A6"/>
    <w:lvl w:ilvl="0" w:tplc="AAD660FA">
      <w:start w:val="1"/>
      <w:numFmt w:val="decimal"/>
      <w:lvlText w:val="%1)"/>
      <w:lvlJc w:val="left"/>
      <w:pPr>
        <w:ind w:left="12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24">
    <w:nsid w:val="690251CE"/>
    <w:multiLevelType w:val="hybridMultilevel"/>
    <w:tmpl w:val="E84661B2"/>
    <w:lvl w:ilvl="0" w:tplc="2280FF8A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5">
    <w:nsid w:val="6AEA704D"/>
    <w:multiLevelType w:val="multilevel"/>
    <w:tmpl w:val="2A508A9C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cs="Times New Roman" w:hint="default"/>
      </w:rPr>
    </w:lvl>
  </w:abstractNum>
  <w:abstractNum w:abstractNumId="26">
    <w:nsid w:val="6BCA7A56"/>
    <w:multiLevelType w:val="hybridMultilevel"/>
    <w:tmpl w:val="C9BE2438"/>
    <w:lvl w:ilvl="0" w:tplc="07DA74EA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>
    <w:nsid w:val="6C082DCB"/>
    <w:multiLevelType w:val="hybridMultilevel"/>
    <w:tmpl w:val="7AB848D2"/>
    <w:lvl w:ilvl="0" w:tplc="0F52213C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>
    <w:nsid w:val="6C820444"/>
    <w:multiLevelType w:val="multilevel"/>
    <w:tmpl w:val="2A508A9C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cs="Times New Roman" w:hint="default"/>
      </w:rPr>
    </w:lvl>
  </w:abstractNum>
  <w:abstractNum w:abstractNumId="29">
    <w:nsid w:val="70816153"/>
    <w:multiLevelType w:val="hybridMultilevel"/>
    <w:tmpl w:val="F44809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20"/>
  </w:num>
  <w:num w:numId="4">
    <w:abstractNumId w:val="26"/>
  </w:num>
  <w:num w:numId="5">
    <w:abstractNumId w:val="16"/>
  </w:num>
  <w:num w:numId="6">
    <w:abstractNumId w:val="14"/>
  </w:num>
  <w:num w:numId="7">
    <w:abstractNumId w:val="21"/>
  </w:num>
  <w:num w:numId="8">
    <w:abstractNumId w:val="18"/>
  </w:num>
  <w:num w:numId="9">
    <w:abstractNumId w:val="17"/>
  </w:num>
  <w:num w:numId="10">
    <w:abstractNumId w:val="24"/>
  </w:num>
  <w:num w:numId="11">
    <w:abstractNumId w:val="13"/>
  </w:num>
  <w:num w:numId="12">
    <w:abstractNumId w:val="23"/>
  </w:num>
  <w:num w:numId="13">
    <w:abstractNumId w:val="12"/>
  </w:num>
  <w:num w:numId="14">
    <w:abstractNumId w:val="19"/>
  </w:num>
  <w:num w:numId="15">
    <w:abstractNumId w:val="27"/>
  </w:num>
  <w:num w:numId="16">
    <w:abstractNumId w:val="11"/>
  </w:num>
  <w:num w:numId="17">
    <w:abstractNumId w:val="10"/>
  </w:num>
  <w:num w:numId="18">
    <w:abstractNumId w:val="29"/>
  </w:num>
  <w:num w:numId="19">
    <w:abstractNumId w:val="28"/>
  </w:num>
  <w:num w:numId="20">
    <w:abstractNumId w:val="25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D0C"/>
    <w:rsid w:val="0000143C"/>
    <w:rsid w:val="00001C6D"/>
    <w:rsid w:val="00002C17"/>
    <w:rsid w:val="00005DD1"/>
    <w:rsid w:val="00006639"/>
    <w:rsid w:val="00015B6A"/>
    <w:rsid w:val="000220DC"/>
    <w:rsid w:val="0002753D"/>
    <w:rsid w:val="00035056"/>
    <w:rsid w:val="0003664B"/>
    <w:rsid w:val="0003747A"/>
    <w:rsid w:val="00042578"/>
    <w:rsid w:val="00046534"/>
    <w:rsid w:val="00056309"/>
    <w:rsid w:val="000675ED"/>
    <w:rsid w:val="00071676"/>
    <w:rsid w:val="000808BB"/>
    <w:rsid w:val="00080FB8"/>
    <w:rsid w:val="00081214"/>
    <w:rsid w:val="000842C1"/>
    <w:rsid w:val="00084B7C"/>
    <w:rsid w:val="00086C90"/>
    <w:rsid w:val="000927A0"/>
    <w:rsid w:val="00096B52"/>
    <w:rsid w:val="000A1799"/>
    <w:rsid w:val="000A2EF8"/>
    <w:rsid w:val="000A6F91"/>
    <w:rsid w:val="000B1D8A"/>
    <w:rsid w:val="000B5BED"/>
    <w:rsid w:val="000B5D93"/>
    <w:rsid w:val="000B74BE"/>
    <w:rsid w:val="000C61DE"/>
    <w:rsid w:val="000E2E50"/>
    <w:rsid w:val="000E7A75"/>
    <w:rsid w:val="001008F9"/>
    <w:rsid w:val="00104E60"/>
    <w:rsid w:val="001075CA"/>
    <w:rsid w:val="001132F6"/>
    <w:rsid w:val="00120EC4"/>
    <w:rsid w:val="00121359"/>
    <w:rsid w:val="0012165D"/>
    <w:rsid w:val="00122469"/>
    <w:rsid w:val="00133B12"/>
    <w:rsid w:val="0014635A"/>
    <w:rsid w:val="00150C70"/>
    <w:rsid w:val="0016159C"/>
    <w:rsid w:val="00161F22"/>
    <w:rsid w:val="001762CB"/>
    <w:rsid w:val="001779F1"/>
    <w:rsid w:val="00181703"/>
    <w:rsid w:val="00183ACD"/>
    <w:rsid w:val="00184F95"/>
    <w:rsid w:val="00185CA0"/>
    <w:rsid w:val="001934AE"/>
    <w:rsid w:val="00196AF9"/>
    <w:rsid w:val="00197816"/>
    <w:rsid w:val="001A0BFA"/>
    <w:rsid w:val="001A4802"/>
    <w:rsid w:val="001A6564"/>
    <w:rsid w:val="001A6678"/>
    <w:rsid w:val="001B572C"/>
    <w:rsid w:val="001B62BB"/>
    <w:rsid w:val="001B6563"/>
    <w:rsid w:val="001C1B10"/>
    <w:rsid w:val="001C1B18"/>
    <w:rsid w:val="001C63A9"/>
    <w:rsid w:val="001C6A39"/>
    <w:rsid w:val="001D35D0"/>
    <w:rsid w:val="001F17F2"/>
    <w:rsid w:val="001F25E6"/>
    <w:rsid w:val="00200D82"/>
    <w:rsid w:val="00203EF3"/>
    <w:rsid w:val="002214CD"/>
    <w:rsid w:val="002238BE"/>
    <w:rsid w:val="00225C2B"/>
    <w:rsid w:val="002338F6"/>
    <w:rsid w:val="002352BE"/>
    <w:rsid w:val="0023577B"/>
    <w:rsid w:val="00252869"/>
    <w:rsid w:val="00262D82"/>
    <w:rsid w:val="00263057"/>
    <w:rsid w:val="00263428"/>
    <w:rsid w:val="00273DDE"/>
    <w:rsid w:val="002772A9"/>
    <w:rsid w:val="0028202B"/>
    <w:rsid w:val="00285348"/>
    <w:rsid w:val="00286DED"/>
    <w:rsid w:val="0029269A"/>
    <w:rsid w:val="002975F6"/>
    <w:rsid w:val="002A1767"/>
    <w:rsid w:val="002A6E49"/>
    <w:rsid w:val="002B37BA"/>
    <w:rsid w:val="002B3AAA"/>
    <w:rsid w:val="002B40C6"/>
    <w:rsid w:val="002C6CCD"/>
    <w:rsid w:val="002E21D8"/>
    <w:rsid w:val="002E299C"/>
    <w:rsid w:val="003049E9"/>
    <w:rsid w:val="00306703"/>
    <w:rsid w:val="00306B46"/>
    <w:rsid w:val="00306DF1"/>
    <w:rsid w:val="00307853"/>
    <w:rsid w:val="00320DD5"/>
    <w:rsid w:val="00322445"/>
    <w:rsid w:val="0032257C"/>
    <w:rsid w:val="00324CE5"/>
    <w:rsid w:val="003311DC"/>
    <w:rsid w:val="00337192"/>
    <w:rsid w:val="00344D6E"/>
    <w:rsid w:val="00347904"/>
    <w:rsid w:val="00356734"/>
    <w:rsid w:val="00366A01"/>
    <w:rsid w:val="0038030E"/>
    <w:rsid w:val="00381C58"/>
    <w:rsid w:val="00381D17"/>
    <w:rsid w:val="00387191"/>
    <w:rsid w:val="00396562"/>
    <w:rsid w:val="00396AA4"/>
    <w:rsid w:val="00397E16"/>
    <w:rsid w:val="003A0AE5"/>
    <w:rsid w:val="003A3818"/>
    <w:rsid w:val="003A415E"/>
    <w:rsid w:val="003B26F4"/>
    <w:rsid w:val="003B37E5"/>
    <w:rsid w:val="003B3BA8"/>
    <w:rsid w:val="003B72CF"/>
    <w:rsid w:val="003C1E2F"/>
    <w:rsid w:val="003C1F72"/>
    <w:rsid w:val="003E221C"/>
    <w:rsid w:val="003E3940"/>
    <w:rsid w:val="003E6A1D"/>
    <w:rsid w:val="003F4019"/>
    <w:rsid w:val="004028DF"/>
    <w:rsid w:val="00415C92"/>
    <w:rsid w:val="004169CA"/>
    <w:rsid w:val="00417C36"/>
    <w:rsid w:val="00433385"/>
    <w:rsid w:val="00434C40"/>
    <w:rsid w:val="0044411F"/>
    <w:rsid w:val="00446C40"/>
    <w:rsid w:val="00452404"/>
    <w:rsid w:val="00456816"/>
    <w:rsid w:val="00462210"/>
    <w:rsid w:val="004722C9"/>
    <w:rsid w:val="004758BB"/>
    <w:rsid w:val="00476531"/>
    <w:rsid w:val="00477009"/>
    <w:rsid w:val="00483FF5"/>
    <w:rsid w:val="00487347"/>
    <w:rsid w:val="00492AB9"/>
    <w:rsid w:val="004965D7"/>
    <w:rsid w:val="00496BA3"/>
    <w:rsid w:val="0049789F"/>
    <w:rsid w:val="004A0C6D"/>
    <w:rsid w:val="004A16ED"/>
    <w:rsid w:val="004A4A20"/>
    <w:rsid w:val="004B151D"/>
    <w:rsid w:val="004B4351"/>
    <w:rsid w:val="004D2ABB"/>
    <w:rsid w:val="004E3F78"/>
    <w:rsid w:val="004E4101"/>
    <w:rsid w:val="004F1852"/>
    <w:rsid w:val="004F3BD6"/>
    <w:rsid w:val="004F73A1"/>
    <w:rsid w:val="004F7710"/>
    <w:rsid w:val="00500FB8"/>
    <w:rsid w:val="0050215B"/>
    <w:rsid w:val="0050281D"/>
    <w:rsid w:val="0050426E"/>
    <w:rsid w:val="0050431C"/>
    <w:rsid w:val="00512700"/>
    <w:rsid w:val="005141D0"/>
    <w:rsid w:val="005255DA"/>
    <w:rsid w:val="00530865"/>
    <w:rsid w:val="005323F2"/>
    <w:rsid w:val="00533807"/>
    <w:rsid w:val="00534F19"/>
    <w:rsid w:val="00537558"/>
    <w:rsid w:val="005450B0"/>
    <w:rsid w:val="00547A84"/>
    <w:rsid w:val="005521AA"/>
    <w:rsid w:val="00556A37"/>
    <w:rsid w:val="005608DA"/>
    <w:rsid w:val="005609AB"/>
    <w:rsid w:val="00561C28"/>
    <w:rsid w:val="00563949"/>
    <w:rsid w:val="00564049"/>
    <w:rsid w:val="00564398"/>
    <w:rsid w:val="00566E66"/>
    <w:rsid w:val="005819DB"/>
    <w:rsid w:val="005832A4"/>
    <w:rsid w:val="0058462E"/>
    <w:rsid w:val="00590828"/>
    <w:rsid w:val="0059151E"/>
    <w:rsid w:val="0059367F"/>
    <w:rsid w:val="00594480"/>
    <w:rsid w:val="00594831"/>
    <w:rsid w:val="005A16CC"/>
    <w:rsid w:val="005A5E4E"/>
    <w:rsid w:val="005A7393"/>
    <w:rsid w:val="005A7430"/>
    <w:rsid w:val="005A796A"/>
    <w:rsid w:val="005B0F8F"/>
    <w:rsid w:val="005B4038"/>
    <w:rsid w:val="005B7BF6"/>
    <w:rsid w:val="005C4741"/>
    <w:rsid w:val="005C51EF"/>
    <w:rsid w:val="005C5E58"/>
    <w:rsid w:val="005C622E"/>
    <w:rsid w:val="005D436B"/>
    <w:rsid w:val="005D712F"/>
    <w:rsid w:val="005E0A6B"/>
    <w:rsid w:val="005E70D7"/>
    <w:rsid w:val="005F5582"/>
    <w:rsid w:val="005F7421"/>
    <w:rsid w:val="00602A09"/>
    <w:rsid w:val="0060440E"/>
    <w:rsid w:val="00617480"/>
    <w:rsid w:val="00630F2B"/>
    <w:rsid w:val="00637E9A"/>
    <w:rsid w:val="00640F8F"/>
    <w:rsid w:val="00641C04"/>
    <w:rsid w:val="00650BD7"/>
    <w:rsid w:val="00651923"/>
    <w:rsid w:val="006600F3"/>
    <w:rsid w:val="00660402"/>
    <w:rsid w:val="00663CCF"/>
    <w:rsid w:val="006661AE"/>
    <w:rsid w:val="00666D2C"/>
    <w:rsid w:val="00671148"/>
    <w:rsid w:val="006718F4"/>
    <w:rsid w:val="00672027"/>
    <w:rsid w:val="00674A84"/>
    <w:rsid w:val="006A27F1"/>
    <w:rsid w:val="006A6E09"/>
    <w:rsid w:val="006A79C6"/>
    <w:rsid w:val="006A7EB4"/>
    <w:rsid w:val="006B6D60"/>
    <w:rsid w:val="006C5712"/>
    <w:rsid w:val="006C64F3"/>
    <w:rsid w:val="006E1EC0"/>
    <w:rsid w:val="006E40DA"/>
    <w:rsid w:val="006E514D"/>
    <w:rsid w:val="006E6859"/>
    <w:rsid w:val="006E6BC2"/>
    <w:rsid w:val="00700F84"/>
    <w:rsid w:val="007013E2"/>
    <w:rsid w:val="00711316"/>
    <w:rsid w:val="00714DAE"/>
    <w:rsid w:val="00722D0E"/>
    <w:rsid w:val="00726879"/>
    <w:rsid w:val="00731D79"/>
    <w:rsid w:val="00733CC7"/>
    <w:rsid w:val="00753084"/>
    <w:rsid w:val="00764DD7"/>
    <w:rsid w:val="00771B24"/>
    <w:rsid w:val="00772241"/>
    <w:rsid w:val="007727DE"/>
    <w:rsid w:val="007753A5"/>
    <w:rsid w:val="007828BC"/>
    <w:rsid w:val="00784641"/>
    <w:rsid w:val="0078712C"/>
    <w:rsid w:val="00790022"/>
    <w:rsid w:val="00794FD1"/>
    <w:rsid w:val="00795E21"/>
    <w:rsid w:val="007973D7"/>
    <w:rsid w:val="007A05AB"/>
    <w:rsid w:val="007A078E"/>
    <w:rsid w:val="007A1A71"/>
    <w:rsid w:val="007A2536"/>
    <w:rsid w:val="007B1B93"/>
    <w:rsid w:val="007B2BCF"/>
    <w:rsid w:val="007B47D1"/>
    <w:rsid w:val="007B5EA8"/>
    <w:rsid w:val="007B65AB"/>
    <w:rsid w:val="007B68D6"/>
    <w:rsid w:val="007C269C"/>
    <w:rsid w:val="007C750C"/>
    <w:rsid w:val="007D0C37"/>
    <w:rsid w:val="007E0B53"/>
    <w:rsid w:val="007E0DD9"/>
    <w:rsid w:val="007E55EF"/>
    <w:rsid w:val="007E5798"/>
    <w:rsid w:val="00800BB6"/>
    <w:rsid w:val="0080156A"/>
    <w:rsid w:val="008016A0"/>
    <w:rsid w:val="00804DD0"/>
    <w:rsid w:val="0080581B"/>
    <w:rsid w:val="0081278C"/>
    <w:rsid w:val="00816C27"/>
    <w:rsid w:val="00820DBF"/>
    <w:rsid w:val="008213E5"/>
    <w:rsid w:val="00825EF5"/>
    <w:rsid w:val="0082718D"/>
    <w:rsid w:val="008358EE"/>
    <w:rsid w:val="00835CC4"/>
    <w:rsid w:val="00836660"/>
    <w:rsid w:val="00836B3E"/>
    <w:rsid w:val="0084054A"/>
    <w:rsid w:val="00844AE2"/>
    <w:rsid w:val="00846F08"/>
    <w:rsid w:val="00851B9E"/>
    <w:rsid w:val="008522A0"/>
    <w:rsid w:val="0085710D"/>
    <w:rsid w:val="00863B61"/>
    <w:rsid w:val="00866090"/>
    <w:rsid w:val="00867462"/>
    <w:rsid w:val="00870EEE"/>
    <w:rsid w:val="008848E8"/>
    <w:rsid w:val="00887EF1"/>
    <w:rsid w:val="00896ACD"/>
    <w:rsid w:val="008A7C40"/>
    <w:rsid w:val="008C0A57"/>
    <w:rsid w:val="008C0C2F"/>
    <w:rsid w:val="008D31AD"/>
    <w:rsid w:val="008D48A3"/>
    <w:rsid w:val="008D4A8C"/>
    <w:rsid w:val="008D6E9C"/>
    <w:rsid w:val="008E3709"/>
    <w:rsid w:val="008E3EF3"/>
    <w:rsid w:val="008F074D"/>
    <w:rsid w:val="008F2A2E"/>
    <w:rsid w:val="00904458"/>
    <w:rsid w:val="0090451C"/>
    <w:rsid w:val="00904EC3"/>
    <w:rsid w:val="00914739"/>
    <w:rsid w:val="00915CEE"/>
    <w:rsid w:val="00920C35"/>
    <w:rsid w:val="009246EB"/>
    <w:rsid w:val="0093543F"/>
    <w:rsid w:val="00935474"/>
    <w:rsid w:val="00936646"/>
    <w:rsid w:val="00946FF5"/>
    <w:rsid w:val="00957CBD"/>
    <w:rsid w:val="00972FAA"/>
    <w:rsid w:val="009747CD"/>
    <w:rsid w:val="00981086"/>
    <w:rsid w:val="009820FE"/>
    <w:rsid w:val="00982F9C"/>
    <w:rsid w:val="00985049"/>
    <w:rsid w:val="00987CB4"/>
    <w:rsid w:val="00992FAD"/>
    <w:rsid w:val="00993180"/>
    <w:rsid w:val="009A0824"/>
    <w:rsid w:val="009C3698"/>
    <w:rsid w:val="009C3B42"/>
    <w:rsid w:val="009C6526"/>
    <w:rsid w:val="009E065F"/>
    <w:rsid w:val="009E4111"/>
    <w:rsid w:val="009E5FC8"/>
    <w:rsid w:val="009F1E85"/>
    <w:rsid w:val="009F3FCB"/>
    <w:rsid w:val="00A0148C"/>
    <w:rsid w:val="00A04806"/>
    <w:rsid w:val="00A0700E"/>
    <w:rsid w:val="00A10899"/>
    <w:rsid w:val="00A20FF0"/>
    <w:rsid w:val="00A255A2"/>
    <w:rsid w:val="00A25972"/>
    <w:rsid w:val="00A260EE"/>
    <w:rsid w:val="00A26CDC"/>
    <w:rsid w:val="00A27C3A"/>
    <w:rsid w:val="00A30084"/>
    <w:rsid w:val="00A373F5"/>
    <w:rsid w:val="00A43C1E"/>
    <w:rsid w:val="00A46867"/>
    <w:rsid w:val="00A5424A"/>
    <w:rsid w:val="00A5601E"/>
    <w:rsid w:val="00A56DEE"/>
    <w:rsid w:val="00A61288"/>
    <w:rsid w:val="00A61561"/>
    <w:rsid w:val="00A677C6"/>
    <w:rsid w:val="00A7575F"/>
    <w:rsid w:val="00A7719B"/>
    <w:rsid w:val="00A77B77"/>
    <w:rsid w:val="00A9695F"/>
    <w:rsid w:val="00AA2205"/>
    <w:rsid w:val="00AA222B"/>
    <w:rsid w:val="00AA77C1"/>
    <w:rsid w:val="00AB2501"/>
    <w:rsid w:val="00AB3A70"/>
    <w:rsid w:val="00AB7848"/>
    <w:rsid w:val="00AB7889"/>
    <w:rsid w:val="00AC1287"/>
    <w:rsid w:val="00AC23D3"/>
    <w:rsid w:val="00AC76A3"/>
    <w:rsid w:val="00AD41B4"/>
    <w:rsid w:val="00AE0E1F"/>
    <w:rsid w:val="00B0185B"/>
    <w:rsid w:val="00B01D0E"/>
    <w:rsid w:val="00B04531"/>
    <w:rsid w:val="00B07D30"/>
    <w:rsid w:val="00B23BAC"/>
    <w:rsid w:val="00B36204"/>
    <w:rsid w:val="00B37654"/>
    <w:rsid w:val="00B37D0C"/>
    <w:rsid w:val="00B42A01"/>
    <w:rsid w:val="00B44779"/>
    <w:rsid w:val="00B5374B"/>
    <w:rsid w:val="00B54AD7"/>
    <w:rsid w:val="00B55A48"/>
    <w:rsid w:val="00B574BC"/>
    <w:rsid w:val="00B646CB"/>
    <w:rsid w:val="00B67BAA"/>
    <w:rsid w:val="00B71476"/>
    <w:rsid w:val="00B808EE"/>
    <w:rsid w:val="00B82AE3"/>
    <w:rsid w:val="00B830A4"/>
    <w:rsid w:val="00B86F81"/>
    <w:rsid w:val="00B929CC"/>
    <w:rsid w:val="00B95BB8"/>
    <w:rsid w:val="00BA1B5B"/>
    <w:rsid w:val="00BA2F83"/>
    <w:rsid w:val="00BA34FC"/>
    <w:rsid w:val="00BA478D"/>
    <w:rsid w:val="00BB02C6"/>
    <w:rsid w:val="00BB079A"/>
    <w:rsid w:val="00BB168B"/>
    <w:rsid w:val="00BB4D33"/>
    <w:rsid w:val="00BC352A"/>
    <w:rsid w:val="00BC38B4"/>
    <w:rsid w:val="00BC4790"/>
    <w:rsid w:val="00BD7581"/>
    <w:rsid w:val="00BD7F4B"/>
    <w:rsid w:val="00C0229E"/>
    <w:rsid w:val="00C03DBA"/>
    <w:rsid w:val="00C05250"/>
    <w:rsid w:val="00C05866"/>
    <w:rsid w:val="00C17459"/>
    <w:rsid w:val="00C20220"/>
    <w:rsid w:val="00C23499"/>
    <w:rsid w:val="00C23D11"/>
    <w:rsid w:val="00C248CD"/>
    <w:rsid w:val="00C26D33"/>
    <w:rsid w:val="00C36544"/>
    <w:rsid w:val="00C40E97"/>
    <w:rsid w:val="00C467CB"/>
    <w:rsid w:val="00C47020"/>
    <w:rsid w:val="00C50912"/>
    <w:rsid w:val="00C53755"/>
    <w:rsid w:val="00C6494B"/>
    <w:rsid w:val="00C73CD9"/>
    <w:rsid w:val="00C769C9"/>
    <w:rsid w:val="00C832A6"/>
    <w:rsid w:val="00C858CC"/>
    <w:rsid w:val="00C87FA7"/>
    <w:rsid w:val="00C908BF"/>
    <w:rsid w:val="00C90B7C"/>
    <w:rsid w:val="00C91625"/>
    <w:rsid w:val="00C92ED3"/>
    <w:rsid w:val="00C9349C"/>
    <w:rsid w:val="00C93A8B"/>
    <w:rsid w:val="00C95BE2"/>
    <w:rsid w:val="00C9660D"/>
    <w:rsid w:val="00C97354"/>
    <w:rsid w:val="00CB0184"/>
    <w:rsid w:val="00CC1C3A"/>
    <w:rsid w:val="00CC32CC"/>
    <w:rsid w:val="00CC3414"/>
    <w:rsid w:val="00CC6ACA"/>
    <w:rsid w:val="00CD24AA"/>
    <w:rsid w:val="00CD2546"/>
    <w:rsid w:val="00CD34A0"/>
    <w:rsid w:val="00CD410C"/>
    <w:rsid w:val="00CD413A"/>
    <w:rsid w:val="00CD5C00"/>
    <w:rsid w:val="00CD7AF2"/>
    <w:rsid w:val="00CE0444"/>
    <w:rsid w:val="00CF2C45"/>
    <w:rsid w:val="00CF38C8"/>
    <w:rsid w:val="00CF4B94"/>
    <w:rsid w:val="00D104C0"/>
    <w:rsid w:val="00D11C96"/>
    <w:rsid w:val="00D1246F"/>
    <w:rsid w:val="00D249AA"/>
    <w:rsid w:val="00D271FC"/>
    <w:rsid w:val="00D32F7E"/>
    <w:rsid w:val="00D33807"/>
    <w:rsid w:val="00D351D3"/>
    <w:rsid w:val="00D40DF5"/>
    <w:rsid w:val="00D474B4"/>
    <w:rsid w:val="00D50EDE"/>
    <w:rsid w:val="00D50F22"/>
    <w:rsid w:val="00D517FE"/>
    <w:rsid w:val="00D52D17"/>
    <w:rsid w:val="00D53A2F"/>
    <w:rsid w:val="00D55B0D"/>
    <w:rsid w:val="00D57701"/>
    <w:rsid w:val="00D63539"/>
    <w:rsid w:val="00D7619C"/>
    <w:rsid w:val="00D764B9"/>
    <w:rsid w:val="00D84CDF"/>
    <w:rsid w:val="00D87A1C"/>
    <w:rsid w:val="00D9063C"/>
    <w:rsid w:val="00D955BD"/>
    <w:rsid w:val="00DA0986"/>
    <w:rsid w:val="00DA2255"/>
    <w:rsid w:val="00DA62A6"/>
    <w:rsid w:val="00DA7385"/>
    <w:rsid w:val="00DB0477"/>
    <w:rsid w:val="00DB0DCE"/>
    <w:rsid w:val="00DB364F"/>
    <w:rsid w:val="00DB4E3A"/>
    <w:rsid w:val="00DC428B"/>
    <w:rsid w:val="00DC7077"/>
    <w:rsid w:val="00DE0BE2"/>
    <w:rsid w:val="00DE476A"/>
    <w:rsid w:val="00E0760A"/>
    <w:rsid w:val="00E10466"/>
    <w:rsid w:val="00E20D7B"/>
    <w:rsid w:val="00E30CD0"/>
    <w:rsid w:val="00E33943"/>
    <w:rsid w:val="00E3430A"/>
    <w:rsid w:val="00E36057"/>
    <w:rsid w:val="00E36F96"/>
    <w:rsid w:val="00E42973"/>
    <w:rsid w:val="00E467BD"/>
    <w:rsid w:val="00E54E19"/>
    <w:rsid w:val="00E561B4"/>
    <w:rsid w:val="00E66151"/>
    <w:rsid w:val="00E75B44"/>
    <w:rsid w:val="00E80829"/>
    <w:rsid w:val="00E814DF"/>
    <w:rsid w:val="00E866B7"/>
    <w:rsid w:val="00E8738A"/>
    <w:rsid w:val="00E90254"/>
    <w:rsid w:val="00E93C20"/>
    <w:rsid w:val="00E9793C"/>
    <w:rsid w:val="00EA34F9"/>
    <w:rsid w:val="00EB2C79"/>
    <w:rsid w:val="00EB612E"/>
    <w:rsid w:val="00EB7610"/>
    <w:rsid w:val="00EC2D3E"/>
    <w:rsid w:val="00EC4CF8"/>
    <w:rsid w:val="00ED50E8"/>
    <w:rsid w:val="00ED65F4"/>
    <w:rsid w:val="00EE3846"/>
    <w:rsid w:val="00EF3BE5"/>
    <w:rsid w:val="00F03A7E"/>
    <w:rsid w:val="00F06AD2"/>
    <w:rsid w:val="00F24071"/>
    <w:rsid w:val="00F246C4"/>
    <w:rsid w:val="00F25A4D"/>
    <w:rsid w:val="00F36B9A"/>
    <w:rsid w:val="00F37E70"/>
    <w:rsid w:val="00F44374"/>
    <w:rsid w:val="00F46C72"/>
    <w:rsid w:val="00F55883"/>
    <w:rsid w:val="00F6237B"/>
    <w:rsid w:val="00F644F2"/>
    <w:rsid w:val="00F65984"/>
    <w:rsid w:val="00F71E69"/>
    <w:rsid w:val="00F74524"/>
    <w:rsid w:val="00F74CCC"/>
    <w:rsid w:val="00F76AE8"/>
    <w:rsid w:val="00F7731C"/>
    <w:rsid w:val="00F77F33"/>
    <w:rsid w:val="00F840EC"/>
    <w:rsid w:val="00F843C1"/>
    <w:rsid w:val="00F84D0B"/>
    <w:rsid w:val="00F86256"/>
    <w:rsid w:val="00F92F7A"/>
    <w:rsid w:val="00F93076"/>
    <w:rsid w:val="00F93949"/>
    <w:rsid w:val="00F9773A"/>
    <w:rsid w:val="00F97AFC"/>
    <w:rsid w:val="00FA0CB0"/>
    <w:rsid w:val="00FA2FF5"/>
    <w:rsid w:val="00FB2125"/>
    <w:rsid w:val="00FB3CFB"/>
    <w:rsid w:val="00FB5580"/>
    <w:rsid w:val="00FC5028"/>
    <w:rsid w:val="00FC63E7"/>
    <w:rsid w:val="00FC7DB4"/>
    <w:rsid w:val="00FD1064"/>
    <w:rsid w:val="00FD7C4D"/>
    <w:rsid w:val="00FE28C0"/>
    <w:rsid w:val="00FE77A2"/>
    <w:rsid w:val="00FF6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Calibri" w:hAnsi="Georgi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30E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37D0C"/>
    <w:pPr>
      <w:keepNext/>
      <w:suppressAutoHyphens w:val="0"/>
      <w:jc w:val="both"/>
      <w:outlineLvl w:val="0"/>
    </w:pPr>
    <w:rPr>
      <w:sz w:val="20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37D0C"/>
    <w:pPr>
      <w:keepNext/>
      <w:keepLines/>
      <w:suppressAutoHyphens w:val="0"/>
      <w:spacing w:before="200"/>
      <w:outlineLvl w:val="1"/>
    </w:pPr>
    <w:rPr>
      <w:rFonts w:ascii="Cambria" w:hAnsi="Cambria"/>
      <w:b/>
      <w:color w:val="4F81BD"/>
      <w:sz w:val="26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37D0C"/>
    <w:pPr>
      <w:keepNext/>
      <w:suppressAutoHyphens w:val="0"/>
      <w:spacing w:before="240" w:after="60"/>
      <w:outlineLvl w:val="2"/>
    </w:pPr>
    <w:rPr>
      <w:rFonts w:ascii="Cambria" w:hAnsi="Cambria"/>
      <w:b/>
      <w:sz w:val="26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37D0C"/>
    <w:pPr>
      <w:suppressAutoHyphens w:val="0"/>
      <w:spacing w:before="240" w:after="60"/>
      <w:outlineLvl w:val="4"/>
    </w:pPr>
    <w:rPr>
      <w:b/>
      <w:i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37D0C"/>
    <w:pPr>
      <w:suppressAutoHyphens w:val="0"/>
      <w:spacing w:before="240" w:after="60"/>
      <w:ind w:firstLine="284"/>
      <w:jc w:val="both"/>
      <w:outlineLvl w:val="5"/>
    </w:pPr>
    <w:rPr>
      <w:b/>
      <w:sz w:val="22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37D0C"/>
    <w:rPr>
      <w:rFonts w:ascii="Times New Roman" w:hAnsi="Times New Roman" w:cs="Times New Roman"/>
      <w:color w:val="auto"/>
      <w:sz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37D0C"/>
    <w:rPr>
      <w:rFonts w:ascii="Cambria" w:hAnsi="Cambria" w:cs="Times New Roman"/>
      <w:b/>
      <w:color w:val="4F81BD"/>
      <w:sz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37D0C"/>
    <w:rPr>
      <w:rFonts w:ascii="Cambria" w:hAnsi="Cambria" w:cs="Times New Roman"/>
      <w:b/>
      <w:color w:val="auto"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37D0C"/>
    <w:rPr>
      <w:rFonts w:ascii="Times New Roman" w:hAnsi="Times New Roman" w:cs="Times New Roman"/>
      <w:b/>
      <w:i/>
      <w:color w:val="auto"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37D0C"/>
    <w:rPr>
      <w:rFonts w:ascii="Times New Roman" w:hAnsi="Times New Roman" w:cs="Times New Roman"/>
      <w:b/>
      <w:color w:val="auto"/>
      <w:sz w:val="22"/>
    </w:rPr>
  </w:style>
  <w:style w:type="paragraph" w:styleId="BodyText">
    <w:name w:val="Body Text"/>
    <w:basedOn w:val="Normal"/>
    <w:link w:val="BodyTextChar"/>
    <w:uiPriority w:val="99"/>
    <w:rsid w:val="00B37D0C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37D0C"/>
    <w:rPr>
      <w:rFonts w:ascii="Times New Roman" w:hAnsi="Times New Roman" w:cs="Times New Roman"/>
      <w:color w:val="auto"/>
      <w:sz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B37D0C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37D0C"/>
    <w:rPr>
      <w:rFonts w:ascii="Times New Roman" w:hAnsi="Times New Roman" w:cs="Times New Roman"/>
      <w:color w:val="auto"/>
      <w:sz w:val="28"/>
      <w:lang w:eastAsia="ru-RU"/>
    </w:rPr>
  </w:style>
  <w:style w:type="paragraph" w:styleId="Header">
    <w:name w:val="header"/>
    <w:basedOn w:val="Normal"/>
    <w:link w:val="HeaderChar"/>
    <w:uiPriority w:val="99"/>
    <w:rsid w:val="00B37D0C"/>
    <w:pPr>
      <w:tabs>
        <w:tab w:val="center" w:pos="4677"/>
        <w:tab w:val="right" w:pos="9355"/>
      </w:tabs>
      <w:suppressAutoHyphens w:val="0"/>
    </w:pPr>
    <w:rPr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37D0C"/>
    <w:rPr>
      <w:rFonts w:ascii="Times New Roman" w:hAnsi="Times New Roman" w:cs="Times New Roman"/>
      <w:color w:val="auto"/>
      <w:sz w:val="24"/>
      <w:lang w:eastAsia="ru-RU"/>
    </w:rPr>
  </w:style>
  <w:style w:type="character" w:styleId="PageNumber">
    <w:name w:val="page number"/>
    <w:basedOn w:val="DefaultParagraphFont"/>
    <w:uiPriority w:val="99"/>
    <w:rsid w:val="00B37D0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37D0C"/>
    <w:pPr>
      <w:tabs>
        <w:tab w:val="center" w:pos="4677"/>
        <w:tab w:val="right" w:pos="9355"/>
      </w:tabs>
      <w:suppressAutoHyphens w:val="0"/>
    </w:pPr>
    <w:rPr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37D0C"/>
    <w:rPr>
      <w:rFonts w:ascii="Times New Roman" w:hAnsi="Times New Roman" w:cs="Times New Roman"/>
      <w:color w:val="auto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37D0C"/>
    <w:pPr>
      <w:suppressAutoHyphens w:val="0"/>
    </w:pPr>
    <w:rPr>
      <w:rFonts w:ascii="Tahoma" w:hAnsi="Tahoma"/>
      <w:sz w:val="16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7D0C"/>
    <w:rPr>
      <w:rFonts w:ascii="Tahoma" w:hAnsi="Tahoma" w:cs="Times New Roman"/>
      <w:color w:val="auto"/>
      <w:sz w:val="16"/>
      <w:lang w:eastAsia="ru-RU"/>
    </w:rPr>
  </w:style>
  <w:style w:type="table" w:styleId="TableGrid">
    <w:name w:val="Table Grid"/>
    <w:basedOn w:val="TableNormal"/>
    <w:uiPriority w:val="99"/>
    <w:rsid w:val="00B37D0C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">
    <w:name w:val="Знак Знак Знак Знак1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text3cl">
    <w:name w:val="text3cl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B37D0C"/>
    <w:pPr>
      <w:suppressAutoHyphens w:val="0"/>
      <w:jc w:val="center"/>
    </w:pPr>
    <w:rPr>
      <w:b/>
      <w:szCs w:val="20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37D0C"/>
    <w:rPr>
      <w:rFonts w:ascii="Times New Roman" w:hAnsi="Times New Roman" w:cs="Times New Roman"/>
      <w:b/>
      <w:color w:val="auto"/>
      <w:sz w:val="24"/>
      <w:lang w:eastAsia="ru-RU"/>
    </w:rPr>
  </w:style>
  <w:style w:type="character" w:styleId="Hyperlink">
    <w:name w:val="Hyperlink"/>
    <w:basedOn w:val="DefaultParagraphFont"/>
    <w:uiPriority w:val="99"/>
    <w:rsid w:val="00B37D0C"/>
    <w:rPr>
      <w:rFonts w:ascii="Times New Roman" w:hAnsi="Times New Roman" w:cs="Times New Roman"/>
      <w:color w:val="0000FF"/>
      <w:u w:val="single"/>
    </w:rPr>
  </w:style>
  <w:style w:type="character" w:customStyle="1" w:styleId="a0">
    <w:name w:val="Гипертекстовая ссылка"/>
    <w:uiPriority w:val="99"/>
    <w:rsid w:val="00B37D0C"/>
    <w:rPr>
      <w:rFonts w:ascii="Times New Roman" w:hAnsi="Times New Roman"/>
      <w:color w:val="106BBE"/>
    </w:rPr>
  </w:style>
  <w:style w:type="paragraph" w:customStyle="1" w:styleId="a1">
    <w:name w:val="Нормальный (таблица)"/>
    <w:basedOn w:val="Normal"/>
    <w:next w:val="Normal"/>
    <w:uiPriority w:val="99"/>
    <w:rsid w:val="00B37D0C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2">
    <w:name w:val="Прижатый влево"/>
    <w:basedOn w:val="Normal"/>
    <w:next w:val="Normal"/>
    <w:uiPriority w:val="99"/>
    <w:rsid w:val="00B37D0C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B37D0C"/>
    <w:pPr>
      <w:suppressAutoHyphens w:val="0"/>
      <w:spacing w:after="120"/>
      <w:ind w:left="283"/>
    </w:pPr>
    <w:rPr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37D0C"/>
    <w:rPr>
      <w:rFonts w:ascii="Times New Roman" w:hAnsi="Times New Roman" w:cs="Times New Roman"/>
      <w:color w:val="auto"/>
      <w:sz w:val="24"/>
    </w:rPr>
  </w:style>
  <w:style w:type="paragraph" w:styleId="BodyTextIndent2">
    <w:name w:val="Body Text Indent 2"/>
    <w:basedOn w:val="Normal"/>
    <w:link w:val="BodyTextIndent2Char"/>
    <w:uiPriority w:val="99"/>
    <w:rsid w:val="00B37D0C"/>
    <w:pPr>
      <w:suppressAutoHyphens w:val="0"/>
      <w:spacing w:after="120" w:line="480" w:lineRule="auto"/>
      <w:ind w:left="283"/>
    </w:pPr>
    <w:rPr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37D0C"/>
    <w:rPr>
      <w:rFonts w:ascii="Times New Roman" w:hAnsi="Times New Roman" w:cs="Times New Roman"/>
      <w:color w:val="auto"/>
      <w:sz w:val="24"/>
    </w:rPr>
  </w:style>
  <w:style w:type="paragraph" w:styleId="Caption">
    <w:name w:val="caption"/>
    <w:basedOn w:val="Normal"/>
    <w:next w:val="Normal"/>
    <w:uiPriority w:val="99"/>
    <w:qFormat/>
    <w:rsid w:val="00B37D0C"/>
    <w:pPr>
      <w:suppressAutoHyphens w:val="0"/>
    </w:pPr>
    <w:rPr>
      <w:b/>
      <w:bCs/>
      <w:sz w:val="20"/>
      <w:szCs w:val="20"/>
      <w:lang w:eastAsia="ru-RU"/>
    </w:rPr>
  </w:style>
  <w:style w:type="paragraph" w:customStyle="1" w:styleId="a3">
    <w:name w:val="МОН основной"/>
    <w:basedOn w:val="Normal"/>
    <w:link w:val="a4"/>
    <w:uiPriority w:val="99"/>
    <w:rsid w:val="00B37D0C"/>
    <w:pPr>
      <w:widowControl w:val="0"/>
      <w:suppressAutoHyphens w:val="0"/>
      <w:autoSpaceDE w:val="0"/>
      <w:autoSpaceDN w:val="0"/>
      <w:adjustRightInd w:val="0"/>
      <w:spacing w:line="360" w:lineRule="auto"/>
      <w:ind w:firstLine="709"/>
      <w:jc w:val="both"/>
    </w:pPr>
    <w:rPr>
      <w:sz w:val="20"/>
      <w:szCs w:val="20"/>
      <w:lang w:eastAsia="ru-RU"/>
    </w:rPr>
  </w:style>
  <w:style w:type="character" w:customStyle="1" w:styleId="a4">
    <w:name w:val="МОН основной Знак"/>
    <w:link w:val="a3"/>
    <w:uiPriority w:val="99"/>
    <w:locked/>
    <w:rsid w:val="00B37D0C"/>
    <w:rPr>
      <w:rFonts w:ascii="Times New Roman" w:hAnsi="Times New Roman"/>
      <w:color w:val="auto"/>
      <w:sz w:val="20"/>
      <w:lang w:eastAsia="ru-RU"/>
    </w:rPr>
  </w:style>
  <w:style w:type="paragraph" w:customStyle="1" w:styleId="a5">
    <w:name w:val="Знак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harChar6CharChar1">
    <w:name w:val="Char Char6 Знак Знак Char Char1 Знак Знак"/>
    <w:basedOn w:val="Normal"/>
    <w:uiPriority w:val="99"/>
    <w:rsid w:val="00B37D0C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B37D0C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99"/>
    <w:qFormat/>
    <w:rsid w:val="00B37D0C"/>
    <w:rPr>
      <w:rFonts w:cs="Times New Roman"/>
      <w:b/>
    </w:rPr>
  </w:style>
  <w:style w:type="paragraph" w:customStyle="1" w:styleId="10">
    <w:name w:val="Абзац списка1"/>
    <w:basedOn w:val="Normal"/>
    <w:uiPriority w:val="99"/>
    <w:rsid w:val="00B37D0C"/>
    <w:pPr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1">
    <w:name w:val="Без интервала1"/>
    <w:uiPriority w:val="99"/>
    <w:rsid w:val="00B37D0C"/>
    <w:rPr>
      <w:rFonts w:ascii="Calibri" w:eastAsia="Times New Roman" w:hAnsi="Calibri"/>
      <w:lang w:eastAsia="en-US"/>
    </w:rPr>
  </w:style>
  <w:style w:type="paragraph" w:customStyle="1" w:styleId="ConsPlusTitle">
    <w:name w:val="ConsPlusTitle"/>
    <w:uiPriority w:val="99"/>
    <w:rsid w:val="00B37D0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B37D0C"/>
    <w:pPr>
      <w:spacing w:after="120"/>
      <w:ind w:firstLine="210"/>
      <w:jc w:val="left"/>
    </w:pPr>
    <w:rPr>
      <w:sz w:val="24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B37D0C"/>
    <w:rPr>
      <w:sz w:val="24"/>
    </w:rPr>
  </w:style>
  <w:style w:type="paragraph" w:customStyle="1" w:styleId="CharChar">
    <w:name w:val="Char Char Знак Знак Знак Знак Знак Знак Знак Знак Знак Знак"/>
    <w:basedOn w:val="Normal"/>
    <w:uiPriority w:val="99"/>
    <w:rsid w:val="00B37D0C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msonormalcxspmiddle">
    <w:name w:val="msonormalcxspmiddle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10">
    <w:name w:val="Абзац списка11"/>
    <w:basedOn w:val="Normal"/>
    <w:uiPriority w:val="99"/>
    <w:rsid w:val="00B37D0C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ConsPlusNonformat">
    <w:name w:val="ConsPlusNonformat"/>
    <w:uiPriority w:val="99"/>
    <w:rsid w:val="00B37D0C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6">
    <w:name w:val="Обычный (паспорт)"/>
    <w:basedOn w:val="Normal"/>
    <w:uiPriority w:val="99"/>
    <w:rsid w:val="00B37D0C"/>
    <w:pPr>
      <w:suppressAutoHyphens w:val="0"/>
    </w:pPr>
    <w:rPr>
      <w:sz w:val="28"/>
      <w:szCs w:val="28"/>
    </w:rPr>
  </w:style>
  <w:style w:type="paragraph" w:customStyle="1" w:styleId="ListParagraph1">
    <w:name w:val="List Paragraph1"/>
    <w:basedOn w:val="Normal"/>
    <w:uiPriority w:val="99"/>
    <w:rsid w:val="00B37D0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1">
    <w:name w:val="c1"/>
    <w:basedOn w:val="Normal"/>
    <w:uiPriority w:val="99"/>
    <w:rsid w:val="00B37D0C"/>
    <w:pPr>
      <w:suppressAutoHyphens w:val="0"/>
      <w:spacing w:before="103" w:after="103"/>
    </w:pPr>
    <w:rPr>
      <w:lang w:eastAsia="ru-RU"/>
    </w:rPr>
  </w:style>
  <w:style w:type="character" w:customStyle="1" w:styleId="c0">
    <w:name w:val="c0"/>
    <w:uiPriority w:val="99"/>
    <w:rsid w:val="00B37D0C"/>
  </w:style>
  <w:style w:type="character" w:customStyle="1" w:styleId="c2">
    <w:name w:val="c2"/>
    <w:uiPriority w:val="99"/>
    <w:rsid w:val="00B37D0C"/>
  </w:style>
  <w:style w:type="paragraph" w:customStyle="1" w:styleId="12">
    <w:name w:val="Обычный в таблице1"/>
    <w:basedOn w:val="Normal"/>
    <w:uiPriority w:val="99"/>
    <w:rsid w:val="00B37D0C"/>
    <w:pPr>
      <w:suppressAutoHyphens w:val="0"/>
      <w:jc w:val="right"/>
    </w:pPr>
    <w:rPr>
      <w:sz w:val="22"/>
      <w:szCs w:val="22"/>
    </w:rPr>
  </w:style>
  <w:style w:type="paragraph" w:customStyle="1" w:styleId="2">
    <w:name w:val="Абзац списка2"/>
    <w:basedOn w:val="Normal"/>
    <w:uiPriority w:val="99"/>
    <w:rsid w:val="00B37D0C"/>
    <w:pPr>
      <w:spacing w:after="200" w:line="276" w:lineRule="auto"/>
    </w:pPr>
    <w:rPr>
      <w:rFonts w:ascii="Calibri" w:eastAsia="SimSun" w:hAnsi="Calibri" w:cs="font181"/>
      <w:kern w:val="1"/>
      <w:sz w:val="22"/>
      <w:szCs w:val="22"/>
    </w:rPr>
  </w:style>
  <w:style w:type="paragraph" w:customStyle="1" w:styleId="ConsTitle">
    <w:name w:val="ConsTitle"/>
    <w:uiPriority w:val="99"/>
    <w:rsid w:val="00B37D0C"/>
    <w:pPr>
      <w:widowControl w:val="0"/>
    </w:pPr>
    <w:rPr>
      <w:rFonts w:ascii="Arial" w:hAnsi="Arial"/>
      <w:b/>
      <w:sz w:val="16"/>
      <w:szCs w:val="20"/>
    </w:rPr>
  </w:style>
  <w:style w:type="character" w:customStyle="1" w:styleId="style552">
    <w:name w:val="style552"/>
    <w:uiPriority w:val="99"/>
    <w:rsid w:val="00B37D0C"/>
    <w:rPr>
      <w:color w:val="FF9900"/>
    </w:rPr>
  </w:style>
  <w:style w:type="paragraph" w:customStyle="1" w:styleId="ConsPlusCell">
    <w:name w:val="ConsPlusCell"/>
    <w:uiPriority w:val="99"/>
    <w:rsid w:val="00B37D0C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tekst11">
    <w:name w:val="tekst11"/>
    <w:uiPriority w:val="99"/>
    <w:rsid w:val="00B37D0C"/>
    <w:rPr>
      <w:sz w:val="33"/>
    </w:rPr>
  </w:style>
  <w:style w:type="paragraph" w:styleId="HTMLPreformatted">
    <w:name w:val="HTML Preformatted"/>
    <w:basedOn w:val="Normal"/>
    <w:link w:val="HTMLPreformattedChar"/>
    <w:uiPriority w:val="99"/>
    <w:rsid w:val="00B37D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B37D0C"/>
    <w:rPr>
      <w:rFonts w:ascii="Courier New" w:hAnsi="Courier New" w:cs="Times New Roman"/>
      <w:color w:val="auto"/>
      <w:sz w:val="20"/>
    </w:rPr>
  </w:style>
  <w:style w:type="paragraph" w:styleId="DocumentMap">
    <w:name w:val="Document Map"/>
    <w:basedOn w:val="Normal"/>
    <w:link w:val="DocumentMapChar"/>
    <w:uiPriority w:val="99"/>
    <w:semiHidden/>
    <w:rsid w:val="00B37D0C"/>
    <w:pPr>
      <w:shd w:val="clear" w:color="auto" w:fill="000080"/>
      <w:suppressAutoHyphens w:val="0"/>
    </w:pPr>
    <w:rPr>
      <w:rFonts w:ascii="Tahoma" w:hAnsi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37D0C"/>
    <w:rPr>
      <w:rFonts w:ascii="Tahoma" w:hAnsi="Tahoma" w:cs="Times New Roman"/>
      <w:color w:val="auto"/>
      <w:sz w:val="20"/>
      <w:shd w:val="clear" w:color="auto" w:fill="000080"/>
      <w:lang w:eastAsia="ru-RU"/>
    </w:rPr>
  </w:style>
  <w:style w:type="paragraph" w:styleId="ListParagraph">
    <w:name w:val="List Paragraph"/>
    <w:basedOn w:val="Normal"/>
    <w:uiPriority w:val="99"/>
    <w:qFormat/>
    <w:rsid w:val="00794F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14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457</TotalTime>
  <Pages>2</Pages>
  <Words>281</Words>
  <Characters>1605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xp</cp:lastModifiedBy>
  <cp:revision>91</cp:revision>
  <cp:lastPrinted>2016-01-28T12:43:00Z</cp:lastPrinted>
  <dcterms:created xsi:type="dcterms:W3CDTF">2015-11-24T10:26:00Z</dcterms:created>
  <dcterms:modified xsi:type="dcterms:W3CDTF">2016-01-28T12:44:00Z</dcterms:modified>
</cp:coreProperties>
</file>